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D73" w:rsidRDefault="00F57D73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F57D73" w:rsidRPr="00237778" w:rsidRDefault="00F57D73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>Załącznik nr</w:t>
      </w:r>
      <w:r w:rsidRPr="008F7522">
        <w:rPr>
          <w:b/>
          <w:color w:val="auto"/>
          <w:lang w:eastAsia="pl-PL"/>
        </w:rPr>
        <w:t xml:space="preserve"> 7 do S</w:t>
      </w:r>
      <w:r w:rsidRPr="00237778">
        <w:rPr>
          <w:b/>
          <w:lang w:eastAsia="pl-PL"/>
        </w:rPr>
        <w:t>WZ</w:t>
      </w:r>
    </w:p>
    <w:p w:rsidR="00F57D73" w:rsidRPr="00237778" w:rsidRDefault="00F57D73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F57D73" w:rsidRPr="004B444B" w:rsidRDefault="00F57D73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F57D73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F57D73" w:rsidRPr="004B444B" w:rsidRDefault="00F57D73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F57D73" w:rsidRDefault="00F57D73" w:rsidP="008811CD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Dla części I i części II zamówienia*</w:t>
      </w:r>
    </w:p>
    <w:p w:rsidR="00F57D73" w:rsidRDefault="00F57D73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F57D73" w:rsidRPr="00E61551" w:rsidRDefault="00F57D73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F57D73" w:rsidRPr="009F03D6" w:rsidRDefault="00F57D73" w:rsidP="00A64DA9">
      <w:pPr>
        <w:suppressAutoHyphens w:val="0"/>
        <w:autoSpaceDN w:val="0"/>
        <w:adjustRightInd w:val="0"/>
        <w:spacing w:after="160" w:line="254" w:lineRule="auto"/>
        <w:jc w:val="center"/>
        <w:rPr>
          <w:b/>
          <w:color w:val="auto"/>
          <w:sz w:val="28"/>
          <w:szCs w:val="28"/>
        </w:rPr>
      </w:pPr>
      <w:r w:rsidRPr="009F03D6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9F03D6">
        <w:rPr>
          <w:b/>
          <w:bCs/>
          <w:color w:val="auto"/>
          <w:sz w:val="28"/>
          <w:szCs w:val="28"/>
          <w:lang w:eastAsia="pl-PL"/>
        </w:rPr>
        <w:t>„</w:t>
      </w:r>
      <w:bookmarkEnd w:id="0"/>
      <w:r w:rsidRPr="009F03D6">
        <w:rPr>
          <w:b/>
          <w:color w:val="auto"/>
          <w:sz w:val="28"/>
          <w:szCs w:val="28"/>
        </w:rPr>
        <w:t>Budowa sieci wodociągowej w Henrykowie oraz budowa sieci wodociągowej na dz. nr 7 i 54 w Gołanicach w ramach inicjatyw lokalnych</w:t>
      </w:r>
      <w:r w:rsidRPr="009F03D6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9F03D6">
        <w:rPr>
          <w:i/>
          <w:color w:val="auto"/>
          <w:sz w:val="28"/>
          <w:szCs w:val="28"/>
          <w:lang w:eastAsia="pl-PL"/>
        </w:rPr>
        <w:t>,</w:t>
      </w:r>
      <w:r w:rsidRPr="009F03D6">
        <w:rPr>
          <w:i/>
          <w:color w:val="auto"/>
          <w:lang w:eastAsia="pl-PL"/>
        </w:rPr>
        <w:t xml:space="preserve"> </w:t>
      </w:r>
    </w:p>
    <w:p w:rsidR="00F57D73" w:rsidRPr="00275863" w:rsidRDefault="00F57D73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F57D73" w:rsidRPr="00237778" w:rsidRDefault="00F57D7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F57D73" w:rsidRPr="00237778" w:rsidRDefault="00F57D7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F57D73" w:rsidRDefault="00F57D7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F57D73" w:rsidRPr="00237778" w:rsidRDefault="00F57D7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F57D73" w:rsidRDefault="00F57D7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F57D73" w:rsidRDefault="00F57D7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F57D73" w:rsidRPr="00237778" w:rsidRDefault="00F57D7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F57D73" w:rsidRPr="00237778" w:rsidRDefault="00F57D7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F57D73" w:rsidRDefault="00F57D7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F57D73" w:rsidRPr="00237778" w:rsidRDefault="00F57D7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F57D73" w:rsidRPr="008D42BC" w:rsidRDefault="00F57D73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F57D73" w:rsidRPr="008D42BC" w:rsidRDefault="00F57D73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F57D73" w:rsidRPr="002E4FFE" w:rsidRDefault="00F57D73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F57D73" w:rsidRPr="00237778" w:rsidRDefault="00F57D73" w:rsidP="00E93D27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>
        <w:rPr>
          <w:i/>
          <w:iCs/>
          <w:color w:val="auto"/>
          <w:sz w:val="22"/>
          <w:szCs w:val="22"/>
          <w:lang w:eastAsia="pl-PL"/>
        </w:rPr>
        <w:t>…………………………, dnia …………2023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sectPr w:rsidR="00F57D73" w:rsidRPr="00237778" w:rsidSect="005F015E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D73" w:rsidRDefault="00F57D73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F57D73" w:rsidRDefault="00F57D73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D73" w:rsidRDefault="00F57D73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F57D73" w:rsidRDefault="00F57D73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D73" w:rsidRDefault="00F57D73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Znak sprawy: FS.271.11</w:t>
    </w:r>
    <w:r w:rsidRPr="00582F4F">
      <w:rPr>
        <w:noProof/>
        <w:color w:val="auto"/>
        <w:lang w:eastAsia="pl-PL"/>
      </w:rPr>
      <w:t>.2023</w:t>
    </w:r>
  </w:p>
  <w:p w:rsidR="00F57D73" w:rsidRPr="00237778" w:rsidRDefault="00F57D73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35EEB"/>
    <w:rsid w:val="00051374"/>
    <w:rsid w:val="000717A6"/>
    <w:rsid w:val="00080D03"/>
    <w:rsid w:val="000814B1"/>
    <w:rsid w:val="000837AD"/>
    <w:rsid w:val="000A183E"/>
    <w:rsid w:val="000A1C10"/>
    <w:rsid w:val="000B4B39"/>
    <w:rsid w:val="000C2199"/>
    <w:rsid w:val="000D2E7B"/>
    <w:rsid w:val="000F4CF8"/>
    <w:rsid w:val="001110F3"/>
    <w:rsid w:val="001121CC"/>
    <w:rsid w:val="00175208"/>
    <w:rsid w:val="0019207B"/>
    <w:rsid w:val="001945E7"/>
    <w:rsid w:val="001B01D4"/>
    <w:rsid w:val="00236D9D"/>
    <w:rsid w:val="00237778"/>
    <w:rsid w:val="00267068"/>
    <w:rsid w:val="00275863"/>
    <w:rsid w:val="0029214A"/>
    <w:rsid w:val="002A6EAF"/>
    <w:rsid w:val="002B49A7"/>
    <w:rsid w:val="002C4333"/>
    <w:rsid w:val="002E4FFE"/>
    <w:rsid w:val="002E580B"/>
    <w:rsid w:val="00303D2A"/>
    <w:rsid w:val="003045BE"/>
    <w:rsid w:val="003235FF"/>
    <w:rsid w:val="003559F4"/>
    <w:rsid w:val="00367811"/>
    <w:rsid w:val="0038022E"/>
    <w:rsid w:val="003804A4"/>
    <w:rsid w:val="003A70DF"/>
    <w:rsid w:val="003B7CB8"/>
    <w:rsid w:val="003C26F0"/>
    <w:rsid w:val="003D157C"/>
    <w:rsid w:val="003E49F3"/>
    <w:rsid w:val="003F71B6"/>
    <w:rsid w:val="003F76F3"/>
    <w:rsid w:val="004068F5"/>
    <w:rsid w:val="00420257"/>
    <w:rsid w:val="00424EDE"/>
    <w:rsid w:val="004259BA"/>
    <w:rsid w:val="00431949"/>
    <w:rsid w:val="004475A2"/>
    <w:rsid w:val="00450389"/>
    <w:rsid w:val="004634D9"/>
    <w:rsid w:val="00466707"/>
    <w:rsid w:val="00467C53"/>
    <w:rsid w:val="004907FB"/>
    <w:rsid w:val="004925E9"/>
    <w:rsid w:val="004B444B"/>
    <w:rsid w:val="004D4154"/>
    <w:rsid w:val="004D643A"/>
    <w:rsid w:val="004E32E9"/>
    <w:rsid w:val="00536957"/>
    <w:rsid w:val="005462DA"/>
    <w:rsid w:val="005670FC"/>
    <w:rsid w:val="00582F4F"/>
    <w:rsid w:val="005842C5"/>
    <w:rsid w:val="00595A1B"/>
    <w:rsid w:val="005B26CE"/>
    <w:rsid w:val="005B3600"/>
    <w:rsid w:val="005D1B38"/>
    <w:rsid w:val="005F015E"/>
    <w:rsid w:val="005F2313"/>
    <w:rsid w:val="00616D96"/>
    <w:rsid w:val="00620324"/>
    <w:rsid w:val="006342CF"/>
    <w:rsid w:val="00645020"/>
    <w:rsid w:val="00675691"/>
    <w:rsid w:val="00681A87"/>
    <w:rsid w:val="00686727"/>
    <w:rsid w:val="00696AF6"/>
    <w:rsid w:val="006A0AA4"/>
    <w:rsid w:val="006B12FF"/>
    <w:rsid w:val="006B5CAA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B0388"/>
    <w:rsid w:val="007C184A"/>
    <w:rsid w:val="007F057E"/>
    <w:rsid w:val="00817F8E"/>
    <w:rsid w:val="008201CF"/>
    <w:rsid w:val="00820C2C"/>
    <w:rsid w:val="008304DC"/>
    <w:rsid w:val="008554A8"/>
    <w:rsid w:val="0086602B"/>
    <w:rsid w:val="0088034B"/>
    <w:rsid w:val="008811CD"/>
    <w:rsid w:val="008A5647"/>
    <w:rsid w:val="008B6645"/>
    <w:rsid w:val="008D42BC"/>
    <w:rsid w:val="008F7522"/>
    <w:rsid w:val="0090043C"/>
    <w:rsid w:val="009156EB"/>
    <w:rsid w:val="00927198"/>
    <w:rsid w:val="009425E6"/>
    <w:rsid w:val="00947F9D"/>
    <w:rsid w:val="00955B77"/>
    <w:rsid w:val="00975148"/>
    <w:rsid w:val="00983108"/>
    <w:rsid w:val="009926BF"/>
    <w:rsid w:val="009928FB"/>
    <w:rsid w:val="009C3E12"/>
    <w:rsid w:val="009E0838"/>
    <w:rsid w:val="009E4C47"/>
    <w:rsid w:val="009E5872"/>
    <w:rsid w:val="009F03D6"/>
    <w:rsid w:val="00A010B8"/>
    <w:rsid w:val="00A24FD0"/>
    <w:rsid w:val="00A35F2E"/>
    <w:rsid w:val="00A54E43"/>
    <w:rsid w:val="00A56C9C"/>
    <w:rsid w:val="00A64DA9"/>
    <w:rsid w:val="00A72A30"/>
    <w:rsid w:val="00A74898"/>
    <w:rsid w:val="00A771CF"/>
    <w:rsid w:val="00A84687"/>
    <w:rsid w:val="00AB4939"/>
    <w:rsid w:val="00AD2C0B"/>
    <w:rsid w:val="00AD77D1"/>
    <w:rsid w:val="00B0094A"/>
    <w:rsid w:val="00B15474"/>
    <w:rsid w:val="00B15D03"/>
    <w:rsid w:val="00B1658C"/>
    <w:rsid w:val="00B26632"/>
    <w:rsid w:val="00B348C6"/>
    <w:rsid w:val="00B36A81"/>
    <w:rsid w:val="00B672DE"/>
    <w:rsid w:val="00B77032"/>
    <w:rsid w:val="00B86BA5"/>
    <w:rsid w:val="00B978FD"/>
    <w:rsid w:val="00BA5965"/>
    <w:rsid w:val="00BE61C2"/>
    <w:rsid w:val="00BE67AD"/>
    <w:rsid w:val="00BF0A69"/>
    <w:rsid w:val="00C14EB3"/>
    <w:rsid w:val="00C32C36"/>
    <w:rsid w:val="00C555CE"/>
    <w:rsid w:val="00C55DF0"/>
    <w:rsid w:val="00C61D48"/>
    <w:rsid w:val="00C640FB"/>
    <w:rsid w:val="00C65BF3"/>
    <w:rsid w:val="00C72A5B"/>
    <w:rsid w:val="00CB116D"/>
    <w:rsid w:val="00CE2A93"/>
    <w:rsid w:val="00D01B6F"/>
    <w:rsid w:val="00D03876"/>
    <w:rsid w:val="00D06028"/>
    <w:rsid w:val="00D07606"/>
    <w:rsid w:val="00D3527B"/>
    <w:rsid w:val="00D517EC"/>
    <w:rsid w:val="00D62C09"/>
    <w:rsid w:val="00D804D7"/>
    <w:rsid w:val="00DB5D99"/>
    <w:rsid w:val="00DC0E3E"/>
    <w:rsid w:val="00DC23D5"/>
    <w:rsid w:val="00DC406B"/>
    <w:rsid w:val="00DC5AFB"/>
    <w:rsid w:val="00DD262B"/>
    <w:rsid w:val="00DD72A5"/>
    <w:rsid w:val="00DF3459"/>
    <w:rsid w:val="00E06813"/>
    <w:rsid w:val="00E2594E"/>
    <w:rsid w:val="00E33F18"/>
    <w:rsid w:val="00E53D20"/>
    <w:rsid w:val="00E556BA"/>
    <w:rsid w:val="00E56686"/>
    <w:rsid w:val="00E61551"/>
    <w:rsid w:val="00E61FEB"/>
    <w:rsid w:val="00E93D27"/>
    <w:rsid w:val="00E97E59"/>
    <w:rsid w:val="00EA4A1B"/>
    <w:rsid w:val="00EC6D92"/>
    <w:rsid w:val="00EE33E1"/>
    <w:rsid w:val="00EE5462"/>
    <w:rsid w:val="00EF6470"/>
    <w:rsid w:val="00F05F22"/>
    <w:rsid w:val="00F10FE1"/>
    <w:rsid w:val="00F12253"/>
    <w:rsid w:val="00F206C3"/>
    <w:rsid w:val="00F23142"/>
    <w:rsid w:val="00F265D0"/>
    <w:rsid w:val="00F37EC7"/>
    <w:rsid w:val="00F5372D"/>
    <w:rsid w:val="00F57D73"/>
    <w:rsid w:val="00F620EF"/>
    <w:rsid w:val="00F6702C"/>
    <w:rsid w:val="00F727A3"/>
    <w:rsid w:val="00F74CB5"/>
    <w:rsid w:val="00F762BD"/>
    <w:rsid w:val="00FB7613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1CD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73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</Pages>
  <Words>170</Words>
  <Characters>1021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42</cp:revision>
  <dcterms:created xsi:type="dcterms:W3CDTF">2021-04-20T12:41:00Z</dcterms:created>
  <dcterms:modified xsi:type="dcterms:W3CDTF">2023-07-27T14:34:00Z</dcterms:modified>
</cp:coreProperties>
</file>